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7E82F" w14:textId="6F9AAFE9" w:rsidR="00852ABC" w:rsidRDefault="00697467" w:rsidP="00852AB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Unteraufträge</w:t>
      </w:r>
    </w:p>
    <w:p w14:paraId="65160F94" w14:textId="77777777" w:rsidR="00DC3B9E" w:rsidRDefault="00DC3B9E" w:rsidP="00852AB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6732F76" w14:textId="77777777" w:rsidR="00852ABC" w:rsidRPr="007D4AAB" w:rsidRDefault="00852ABC" w:rsidP="00852ABC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B231A4E" w14:textId="77777777" w:rsidR="002A381D" w:rsidRPr="00587BC5" w:rsidRDefault="002A381D" w:rsidP="002A381D">
      <w:pPr>
        <w:spacing w:line="360" w:lineRule="auto"/>
        <w:jc w:val="right"/>
        <w:rPr>
          <w:rFonts w:ascii="Arial" w:hAnsi="Arial" w:cs="Arial"/>
        </w:rPr>
      </w:pPr>
      <w:r w:rsidRPr="007D4AAB">
        <w:rPr>
          <w:rFonts w:ascii="Arial" w:hAnsi="Arial" w:cs="Arial"/>
        </w:rPr>
        <w:t xml:space="preserve">Datum: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3CB5047E" w14:textId="77777777" w:rsidR="002A381D" w:rsidRDefault="002A381D" w:rsidP="002A381D">
      <w:pPr>
        <w:spacing w:line="360" w:lineRule="auto"/>
        <w:jc w:val="both"/>
        <w:rPr>
          <w:rFonts w:ascii="Arial" w:hAnsi="Arial" w:cs="Arial"/>
        </w:rPr>
      </w:pPr>
    </w:p>
    <w:p w14:paraId="077A2DD1" w14:textId="18B84A18" w:rsidR="002A381D" w:rsidRDefault="002A381D" w:rsidP="002A381D">
      <w:pPr>
        <w:spacing w:line="360" w:lineRule="auto"/>
        <w:jc w:val="both"/>
        <w:rPr>
          <w:rFonts w:ascii="Arial" w:hAnsi="Arial" w:cs="Arial"/>
        </w:rPr>
      </w:pPr>
      <w:r w:rsidRPr="007D4AAB">
        <w:rPr>
          <w:rFonts w:ascii="Arial" w:hAnsi="Arial" w:cs="Arial"/>
        </w:rPr>
        <w:t xml:space="preserve">Name des </w:t>
      </w:r>
      <w:r w:rsidR="006D662B">
        <w:rPr>
          <w:rFonts w:ascii="Arial" w:hAnsi="Arial" w:cs="Arial"/>
        </w:rPr>
        <w:t>Bieters</w:t>
      </w:r>
      <w:r w:rsidRPr="007D4AAB">
        <w:rPr>
          <w:rFonts w:ascii="Arial" w:hAnsi="Arial" w:cs="Arial"/>
        </w:rPr>
        <w:t xml:space="preserve">/ der </w:t>
      </w:r>
      <w:r w:rsidR="006D662B">
        <w:rPr>
          <w:rFonts w:ascii="Arial" w:hAnsi="Arial" w:cs="Arial"/>
        </w:rPr>
        <w:t>Bieter</w:t>
      </w:r>
      <w:r w:rsidR="008505A1">
        <w:rPr>
          <w:rFonts w:ascii="Arial" w:hAnsi="Arial" w:cs="Arial"/>
        </w:rPr>
        <w:t>gemeinschaft</w:t>
      </w:r>
      <w:r w:rsidRPr="007D4AAB">
        <w:rPr>
          <w:rFonts w:ascii="Arial" w:hAnsi="Arial" w:cs="Arial"/>
        </w:rPr>
        <w:t>:</w:t>
      </w:r>
    </w:p>
    <w:p w14:paraId="753C6ECF" w14:textId="77777777" w:rsidR="002A381D" w:rsidRPr="00587BC5" w:rsidRDefault="002A381D" w:rsidP="002A381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2A73EAC5" w14:textId="77777777" w:rsidR="002A381D" w:rsidRPr="007D4AAB" w:rsidRDefault="002A381D" w:rsidP="002A381D">
      <w:pPr>
        <w:spacing w:line="360" w:lineRule="auto"/>
        <w:jc w:val="both"/>
        <w:rPr>
          <w:rFonts w:ascii="Arial" w:hAnsi="Arial" w:cs="Arial"/>
        </w:rPr>
      </w:pPr>
    </w:p>
    <w:p w14:paraId="3C024CE0" w14:textId="2EA37B40" w:rsidR="002A381D" w:rsidRPr="007D4AAB" w:rsidRDefault="002A381D" w:rsidP="002A381D">
      <w:pPr>
        <w:jc w:val="both"/>
        <w:rPr>
          <w:rFonts w:ascii="Arial" w:hAnsi="Arial" w:cs="Arial"/>
        </w:rPr>
      </w:pPr>
      <w:r w:rsidRPr="00DC3B9E">
        <w:rPr>
          <w:rFonts w:ascii="Arial" w:hAnsi="Arial" w:cs="Arial"/>
        </w:rPr>
        <w:t>Soweit bereits bekannt, benenne ich/benennen wir zur Ausführung der Leistungen Art</w:t>
      </w:r>
      <w:r>
        <w:rPr>
          <w:rFonts w:ascii="Arial" w:hAnsi="Arial" w:cs="Arial"/>
        </w:rPr>
        <w:t xml:space="preserve"> </w:t>
      </w:r>
      <w:r w:rsidRPr="00DC3B9E">
        <w:rPr>
          <w:rFonts w:ascii="Arial" w:hAnsi="Arial" w:cs="Arial"/>
        </w:rPr>
        <w:t xml:space="preserve">und Umfang der durch </w:t>
      </w:r>
      <w:r w:rsidR="003B6B25">
        <w:rPr>
          <w:rFonts w:ascii="Arial" w:hAnsi="Arial" w:cs="Arial"/>
        </w:rPr>
        <w:t xml:space="preserve">Unterauftragnehmer </w:t>
      </w:r>
      <w:r w:rsidRPr="00DC3B9E">
        <w:rPr>
          <w:rFonts w:ascii="Arial" w:hAnsi="Arial" w:cs="Arial"/>
        </w:rPr>
        <w:t>auszuführenden Teilleistungen der</w:t>
      </w:r>
      <w:r>
        <w:rPr>
          <w:rFonts w:ascii="Arial" w:hAnsi="Arial" w:cs="Arial"/>
        </w:rPr>
        <w:t xml:space="preserve"> </w:t>
      </w:r>
      <w:r w:rsidRPr="00DC3B9E">
        <w:rPr>
          <w:rFonts w:ascii="Arial" w:hAnsi="Arial" w:cs="Arial"/>
        </w:rPr>
        <w:t>Leistungsbeschreibung wie folgt:</w:t>
      </w:r>
    </w:p>
    <w:p w14:paraId="3F4C07E4" w14:textId="77777777" w:rsidR="002A381D" w:rsidRPr="007D4AAB" w:rsidRDefault="002A381D" w:rsidP="002A381D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3"/>
        <w:gridCol w:w="3660"/>
      </w:tblGrid>
      <w:tr w:rsidR="002A381D" w:rsidRPr="00587BC5" w14:paraId="1C502980" w14:textId="77777777" w:rsidTr="00533377">
        <w:tc>
          <w:tcPr>
            <w:tcW w:w="4606" w:type="dxa"/>
            <w:tcBorders>
              <w:bottom w:val="single" w:sz="12" w:space="0" w:color="auto"/>
            </w:tcBorders>
          </w:tcPr>
          <w:p w14:paraId="62D7797D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587BC5">
              <w:rPr>
                <w:rFonts w:ascii="Arial" w:hAnsi="Arial" w:cs="Arial"/>
                <w:b/>
                <w:bCs/>
              </w:rPr>
              <w:t>Beschreibung der Teilleistungen</w:t>
            </w:r>
          </w:p>
        </w:tc>
        <w:tc>
          <w:tcPr>
            <w:tcW w:w="4606" w:type="dxa"/>
            <w:tcBorders>
              <w:bottom w:val="single" w:sz="12" w:space="0" w:color="auto"/>
            </w:tcBorders>
          </w:tcPr>
          <w:p w14:paraId="7F5C8B12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587BC5">
              <w:rPr>
                <w:rFonts w:ascii="Arial" w:hAnsi="Arial" w:cs="Arial"/>
                <w:b/>
                <w:bCs/>
              </w:rPr>
              <w:t>Name des Unternehmens</w:t>
            </w:r>
          </w:p>
        </w:tc>
      </w:tr>
      <w:tr w:rsidR="002A381D" w:rsidRPr="00587BC5" w14:paraId="12C0226E" w14:textId="77777777" w:rsidTr="00533377">
        <w:tc>
          <w:tcPr>
            <w:tcW w:w="4606" w:type="dxa"/>
            <w:tcBorders>
              <w:top w:val="single" w:sz="12" w:space="0" w:color="auto"/>
            </w:tcBorders>
          </w:tcPr>
          <w:p w14:paraId="4A54E5FF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  <w:p w14:paraId="360840F4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75B097E5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2A381D" w:rsidRPr="00587BC5" w14:paraId="7832FA78" w14:textId="77777777" w:rsidTr="00533377">
        <w:tc>
          <w:tcPr>
            <w:tcW w:w="4606" w:type="dxa"/>
          </w:tcPr>
          <w:p w14:paraId="6FF5A1B6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3D49B575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4FC32A89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0D43AC3B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381D" w:rsidRPr="00587BC5" w14:paraId="06BB143F" w14:textId="77777777" w:rsidTr="00533377">
        <w:tc>
          <w:tcPr>
            <w:tcW w:w="4606" w:type="dxa"/>
          </w:tcPr>
          <w:p w14:paraId="56BFBFC9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152D54F8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0721647F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27190AAB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381D" w:rsidRPr="00587BC5" w14:paraId="572C9462" w14:textId="77777777" w:rsidTr="00533377">
        <w:tc>
          <w:tcPr>
            <w:tcW w:w="4606" w:type="dxa"/>
          </w:tcPr>
          <w:p w14:paraId="52046B5C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0E97844A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65BAB285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465F7587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2A381D" w:rsidRPr="00587BC5" w14:paraId="14B7C6D4" w14:textId="77777777" w:rsidTr="00533377">
        <w:tc>
          <w:tcPr>
            <w:tcW w:w="4606" w:type="dxa"/>
          </w:tcPr>
          <w:p w14:paraId="6445535C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529BCF81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3E7474F6" w14:textId="77777777" w:rsidR="002A381D" w:rsidRPr="00587BC5" w:rsidRDefault="002A381D" w:rsidP="0053337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6953751A" w14:textId="77777777" w:rsidR="002A381D" w:rsidRPr="007D4AAB" w:rsidRDefault="002A381D" w:rsidP="002A381D">
      <w:pPr>
        <w:pStyle w:val="Abs1"/>
        <w:spacing w:after="0"/>
        <w:ind w:right="923"/>
        <w:jc w:val="left"/>
        <w:rPr>
          <w:rFonts w:ascii="Arial" w:hAnsi="Arial" w:cs="Arial"/>
          <w:sz w:val="16"/>
          <w:szCs w:val="16"/>
        </w:rPr>
      </w:pPr>
      <w:r w:rsidRPr="007D4AAB">
        <w:rPr>
          <w:rFonts w:ascii="Arial" w:hAnsi="Arial" w:cs="Arial"/>
          <w:sz w:val="16"/>
          <w:szCs w:val="16"/>
        </w:rPr>
        <w:t>(ggf. ist die Liste fortzuführen)</w:t>
      </w:r>
    </w:p>
    <w:p w14:paraId="41C0483A" w14:textId="77777777" w:rsidR="002A381D" w:rsidRDefault="002A381D" w:rsidP="002A381D">
      <w:pPr>
        <w:pStyle w:val="Abs1"/>
        <w:spacing w:after="0"/>
        <w:ind w:right="923"/>
        <w:jc w:val="left"/>
        <w:rPr>
          <w:rFonts w:ascii="Arial" w:hAnsi="Arial" w:cs="Arial"/>
          <w:sz w:val="18"/>
          <w:szCs w:val="18"/>
        </w:rPr>
      </w:pPr>
    </w:p>
    <w:p w14:paraId="089FB47D" w14:textId="77777777" w:rsidR="002A381D" w:rsidRPr="009E2DCA" w:rsidRDefault="002A381D" w:rsidP="002A381D">
      <w:pPr>
        <w:spacing w:after="120"/>
        <w:jc w:val="both"/>
        <w:rPr>
          <w:rFonts w:ascii="Arial" w:hAnsi="Arial" w:cs="Arial"/>
          <w:b/>
        </w:rPr>
      </w:pPr>
    </w:p>
    <w:p w14:paraId="71DBC399" w14:textId="222838CB" w:rsidR="002A381D" w:rsidRPr="00FC3D35" w:rsidRDefault="002A381D" w:rsidP="002A381D">
      <w:pPr>
        <w:rPr>
          <w:rFonts w:ascii="Arial" w:hAnsi="Arial" w:cs="Arial"/>
          <w:color w:val="000000"/>
        </w:rPr>
      </w:pPr>
      <w:r w:rsidRPr="009E0618">
        <w:rPr>
          <w:rFonts w:ascii="Arial" w:hAnsi="Arial" w:cs="Arial"/>
          <w:b/>
          <w:bCs/>
        </w:rPr>
        <w:t xml:space="preserve">Die Erklärung wurde abgegeben in </w:t>
      </w:r>
      <w:r w:rsidRPr="008B0126">
        <w:rPr>
          <w:rFonts w:ascii="Arial" w:hAnsi="Arial" w:cs="Arial"/>
          <w:noProof/>
          <w:color w:val="000000"/>
        </w:rPr>
        <w:fldChar w:fldCharType="begin">
          <w:ffData>
            <w:name w:val="Text15"/>
            <w:enabled/>
            <w:calcOnExit w:val="0"/>
            <w:textInput>
              <w:default w:val="Ort eingeben"/>
            </w:textInput>
          </w:ffData>
        </w:fldChar>
      </w:r>
      <w:bookmarkStart w:id="2" w:name="Text15"/>
      <w:r w:rsidRPr="008B0126">
        <w:rPr>
          <w:rFonts w:ascii="Arial" w:hAnsi="Arial" w:cs="Arial"/>
          <w:noProof/>
          <w:color w:val="000000"/>
        </w:rPr>
        <w:instrText xml:space="preserve"> FORMTEXT </w:instrText>
      </w:r>
      <w:r w:rsidRPr="008B0126">
        <w:rPr>
          <w:rFonts w:ascii="Arial" w:hAnsi="Arial" w:cs="Arial"/>
          <w:noProof/>
          <w:color w:val="000000"/>
        </w:rPr>
      </w:r>
      <w:r w:rsidRPr="008B0126">
        <w:rPr>
          <w:rFonts w:ascii="Arial" w:hAnsi="Arial" w:cs="Arial"/>
          <w:noProof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Ort eingeben</w:t>
      </w:r>
      <w:r w:rsidRPr="008B0126">
        <w:rPr>
          <w:rFonts w:ascii="Arial" w:hAnsi="Arial" w:cs="Arial"/>
          <w:noProof/>
          <w:color w:val="000000"/>
        </w:rPr>
        <w:fldChar w:fldCharType="end"/>
      </w:r>
      <w:bookmarkEnd w:id="2"/>
      <w:r w:rsidRPr="00FC3D35">
        <w:rPr>
          <w:rFonts w:ascii="Arial" w:hAnsi="Arial" w:cs="Arial"/>
          <w:color w:val="000000"/>
        </w:rPr>
        <w:t xml:space="preserve">, </w:t>
      </w:r>
      <w:r w:rsidRPr="00FC3D35">
        <w:rPr>
          <w:rFonts w:ascii="Arial" w:hAnsi="Arial" w:cs="Arial"/>
          <w:b/>
          <w:bCs/>
          <w:color w:val="000000"/>
        </w:rPr>
        <w:t>am</w:t>
      </w:r>
      <w:r w:rsidRPr="00FC3D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fldChar w:fldCharType="begin">
          <w:ffData>
            <w:name w:val="Text16"/>
            <w:enabled/>
            <w:calcOnExit w:val="0"/>
            <w:textInput>
              <w:default w:val="Datum eingeben"/>
            </w:textInput>
          </w:ffData>
        </w:fldChar>
      </w:r>
      <w:bookmarkStart w:id="3" w:name="Text16"/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Datum eingeben</w:t>
      </w:r>
      <w:r>
        <w:rPr>
          <w:rFonts w:ascii="Arial" w:hAnsi="Arial" w:cs="Arial"/>
          <w:color w:val="000000"/>
        </w:rPr>
        <w:fldChar w:fldCharType="end"/>
      </w:r>
      <w:bookmarkEnd w:id="3"/>
    </w:p>
    <w:p w14:paraId="16EBBA86" w14:textId="77777777" w:rsidR="002A381D" w:rsidRPr="00FC3D35" w:rsidRDefault="002A381D" w:rsidP="002A381D">
      <w:pPr>
        <w:rPr>
          <w:rFonts w:ascii="Arial" w:hAnsi="Arial" w:cs="Arial"/>
          <w:b/>
          <w:bCs/>
          <w:color w:val="000000"/>
        </w:rPr>
      </w:pPr>
    </w:p>
    <w:p w14:paraId="6C5F568E" w14:textId="5FE0BCD1" w:rsidR="002A381D" w:rsidRPr="00FC3D35" w:rsidRDefault="002A381D" w:rsidP="002A381D">
      <w:pPr>
        <w:rPr>
          <w:rFonts w:ascii="Arial" w:hAnsi="Arial" w:cs="Arial"/>
          <w:b/>
          <w:bCs/>
          <w:color w:val="000000"/>
        </w:rPr>
      </w:pPr>
      <w:r w:rsidRPr="00FC3D35">
        <w:rPr>
          <w:rFonts w:ascii="Arial" w:hAnsi="Arial" w:cs="Arial"/>
          <w:b/>
          <w:bCs/>
          <w:color w:val="000000"/>
        </w:rPr>
        <w:t xml:space="preserve">für den </w:t>
      </w:r>
      <w:r w:rsidR="006D662B">
        <w:rPr>
          <w:rFonts w:ascii="Arial" w:hAnsi="Arial" w:cs="Arial"/>
          <w:b/>
          <w:bCs/>
          <w:color w:val="000000"/>
        </w:rPr>
        <w:t>Bieter</w:t>
      </w:r>
      <w:r w:rsidRPr="00FC3D35">
        <w:rPr>
          <w:rFonts w:ascii="Arial" w:hAnsi="Arial" w:cs="Arial"/>
          <w:b/>
          <w:bCs/>
          <w:color w:val="000000"/>
        </w:rPr>
        <w:t xml:space="preserve">/ die </w:t>
      </w:r>
      <w:r w:rsidR="006D662B">
        <w:rPr>
          <w:rFonts w:ascii="Arial" w:hAnsi="Arial" w:cs="Arial"/>
          <w:b/>
          <w:bCs/>
          <w:color w:val="000000"/>
        </w:rPr>
        <w:t>Bieter</w:t>
      </w:r>
      <w:r w:rsidRPr="00FC3D35">
        <w:rPr>
          <w:rFonts w:ascii="Arial" w:hAnsi="Arial" w:cs="Arial"/>
          <w:b/>
          <w:bCs/>
          <w:color w:val="000000"/>
        </w:rPr>
        <w:t xml:space="preserve">gemeinschaft </w:t>
      </w:r>
      <w:r w:rsidRPr="008B0126">
        <w:rPr>
          <w:rFonts w:ascii="Arial" w:hAnsi="Arial" w:cs="Arial"/>
          <w:color w:val="000000"/>
        </w:rPr>
        <w:fldChar w:fldCharType="begin">
          <w:ffData>
            <w:name w:val="Text17"/>
            <w:enabled/>
            <w:calcOnExit w:val="0"/>
            <w:textInput>
              <w:default w:val="Namen eingeben"/>
            </w:textInput>
          </w:ffData>
        </w:fldChar>
      </w:r>
      <w:bookmarkStart w:id="4" w:name="Text17"/>
      <w:r w:rsidRPr="008B0126">
        <w:rPr>
          <w:rFonts w:ascii="Arial" w:hAnsi="Arial" w:cs="Arial"/>
          <w:color w:val="000000"/>
        </w:rPr>
        <w:instrText xml:space="preserve"> FORMTEXT </w:instrText>
      </w:r>
      <w:r w:rsidRPr="008B0126">
        <w:rPr>
          <w:rFonts w:ascii="Arial" w:hAnsi="Arial" w:cs="Arial"/>
          <w:color w:val="000000"/>
        </w:rPr>
      </w:r>
      <w:r w:rsidRPr="008B0126">
        <w:rPr>
          <w:rFonts w:ascii="Arial" w:hAnsi="Arial" w:cs="Arial"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Namen eingeben</w:t>
      </w:r>
      <w:r w:rsidRPr="008B0126">
        <w:rPr>
          <w:rFonts w:ascii="Arial" w:hAnsi="Arial" w:cs="Arial"/>
          <w:color w:val="000000"/>
        </w:rPr>
        <w:fldChar w:fldCharType="end"/>
      </w:r>
      <w:bookmarkEnd w:id="4"/>
    </w:p>
    <w:p w14:paraId="2088886A" w14:textId="77777777" w:rsidR="002A381D" w:rsidRPr="00FC3D35" w:rsidRDefault="002A381D" w:rsidP="002A381D">
      <w:pPr>
        <w:rPr>
          <w:rFonts w:ascii="Arial" w:hAnsi="Arial" w:cs="Arial"/>
          <w:b/>
          <w:bCs/>
          <w:color w:val="000000"/>
        </w:rPr>
      </w:pPr>
    </w:p>
    <w:p w14:paraId="30E603AE" w14:textId="77777777" w:rsidR="002A381D" w:rsidRPr="00FC3D35" w:rsidRDefault="002A381D" w:rsidP="002A381D">
      <w:pPr>
        <w:rPr>
          <w:rFonts w:ascii="Arial" w:hAnsi="Arial" w:cs="Arial"/>
          <w:color w:val="000000"/>
        </w:rPr>
      </w:pPr>
      <w:r w:rsidRPr="00FC3D35">
        <w:rPr>
          <w:rFonts w:ascii="Arial" w:hAnsi="Arial" w:cs="Arial"/>
          <w:b/>
          <w:bCs/>
          <w:color w:val="000000"/>
        </w:rPr>
        <w:t xml:space="preserve">von </w:t>
      </w:r>
      <w:r w:rsidRPr="008B0126">
        <w:rPr>
          <w:rFonts w:ascii="Arial" w:hAnsi="Arial" w:cs="Arial"/>
          <w:noProof/>
          <w:color w:val="000000"/>
        </w:rPr>
        <w:fldChar w:fldCharType="begin">
          <w:ffData>
            <w:name w:val="Text18"/>
            <w:enabled/>
            <w:calcOnExit w:val="0"/>
            <w:textInput>
              <w:default w:val="Vor- und Nachnamen eingeben"/>
            </w:textInput>
          </w:ffData>
        </w:fldChar>
      </w:r>
      <w:bookmarkStart w:id="5" w:name="Text18"/>
      <w:r w:rsidRPr="008B0126">
        <w:rPr>
          <w:rFonts w:ascii="Arial" w:hAnsi="Arial" w:cs="Arial"/>
          <w:noProof/>
          <w:color w:val="000000"/>
        </w:rPr>
        <w:instrText xml:space="preserve"> FORMTEXT </w:instrText>
      </w:r>
      <w:r w:rsidRPr="008B0126">
        <w:rPr>
          <w:rFonts w:ascii="Arial" w:hAnsi="Arial" w:cs="Arial"/>
          <w:noProof/>
          <w:color w:val="000000"/>
        </w:rPr>
      </w:r>
      <w:r w:rsidRPr="008B0126">
        <w:rPr>
          <w:rFonts w:ascii="Arial" w:hAnsi="Arial" w:cs="Arial"/>
          <w:noProof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Vor- und Nachnamen eingeben</w:t>
      </w:r>
      <w:r w:rsidRPr="008B0126">
        <w:rPr>
          <w:rFonts w:ascii="Arial" w:hAnsi="Arial" w:cs="Arial"/>
          <w:noProof/>
          <w:color w:val="000000"/>
        </w:rPr>
        <w:fldChar w:fldCharType="end"/>
      </w:r>
      <w:bookmarkEnd w:id="5"/>
      <w:r>
        <w:rPr>
          <w:rFonts w:ascii="Arial" w:hAnsi="Arial" w:cs="Arial"/>
          <w:b/>
        </w:rPr>
        <w:t xml:space="preserve"> als erklärende, vertretungsberechtigte Person</w:t>
      </w:r>
      <w:r w:rsidRPr="00FC3D35">
        <w:rPr>
          <w:rFonts w:ascii="Arial" w:hAnsi="Arial" w:cs="Arial"/>
          <w:color w:val="000000"/>
        </w:rPr>
        <w:t xml:space="preserve">. </w:t>
      </w:r>
    </w:p>
    <w:p w14:paraId="0327F465" w14:textId="77777777" w:rsidR="002A381D" w:rsidRPr="009E0618" w:rsidRDefault="002A381D" w:rsidP="002A381D">
      <w:pPr>
        <w:rPr>
          <w:rFonts w:ascii="Arial" w:hAnsi="Arial" w:cs="Arial"/>
        </w:rPr>
      </w:pPr>
    </w:p>
    <w:p w14:paraId="2ED7736D" w14:textId="77777777" w:rsidR="002A381D" w:rsidRPr="009E0618" w:rsidRDefault="002A381D" w:rsidP="002A381D">
      <w:pPr>
        <w:rPr>
          <w:rFonts w:ascii="Arial" w:hAnsi="Arial" w:cs="Arial"/>
        </w:rPr>
      </w:pPr>
      <w:r w:rsidRPr="009E0618">
        <w:rPr>
          <w:rFonts w:ascii="Arial" w:hAnsi="Arial" w:cs="Arial"/>
          <w:b/>
          <w:bCs/>
        </w:rPr>
        <w:t>Hinweis</w:t>
      </w:r>
      <w:r w:rsidRPr="009E0618">
        <w:rPr>
          <w:rFonts w:ascii="Arial" w:hAnsi="Arial" w:cs="Arial"/>
        </w:rPr>
        <w:t>: Bei einem elektronisch übermittelten Formblatt in Textform gem. § 126b BGB ist die Per</w:t>
      </w:r>
      <w:r>
        <w:rPr>
          <w:rFonts w:ascii="Arial" w:hAnsi="Arial" w:cs="Arial"/>
        </w:rPr>
        <w:t>s</w:t>
      </w:r>
      <w:r w:rsidRPr="009E0618">
        <w:rPr>
          <w:rFonts w:ascii="Arial" w:hAnsi="Arial" w:cs="Arial"/>
        </w:rPr>
        <w:t>on des Erklärenden anzugeben.</w:t>
      </w:r>
    </w:p>
    <w:p w14:paraId="1A73E0F0" w14:textId="77777777" w:rsidR="002A381D" w:rsidRPr="00C331E1" w:rsidRDefault="002A381D" w:rsidP="002A381D">
      <w:pPr>
        <w:suppressAutoHyphens/>
        <w:rPr>
          <w:rFonts w:ascii="Arial" w:hAnsi="Arial" w:cs="Arial"/>
          <w:b/>
        </w:rPr>
      </w:pPr>
    </w:p>
    <w:p w14:paraId="5E2EFB48" w14:textId="50947A42" w:rsidR="00C56947" w:rsidRPr="00C331E1" w:rsidRDefault="00C56947" w:rsidP="002A381D">
      <w:pPr>
        <w:spacing w:line="360" w:lineRule="auto"/>
        <w:jc w:val="both"/>
        <w:rPr>
          <w:rFonts w:ascii="Arial" w:hAnsi="Arial" w:cs="Arial"/>
          <w:b/>
        </w:rPr>
      </w:pPr>
    </w:p>
    <w:sectPr w:rsidR="00C56947" w:rsidRPr="00C331E1" w:rsidSect="00FE41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/>
      <w:pgMar w:top="2778" w:right="3402" w:bottom="1985" w:left="1418" w:header="284" w:footer="4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D51C4" w14:textId="77777777" w:rsidR="005A7B6B" w:rsidRDefault="005A7B6B">
      <w:r>
        <w:separator/>
      </w:r>
    </w:p>
  </w:endnote>
  <w:endnote w:type="continuationSeparator" w:id="0">
    <w:p w14:paraId="5087D953" w14:textId="77777777" w:rsidR="005A7B6B" w:rsidRDefault="005A7B6B">
      <w:r>
        <w:continuationSeparator/>
      </w:r>
    </w:p>
  </w:endnote>
  <w:endnote w:type="continuationNotice" w:id="1">
    <w:p w14:paraId="22E872FF" w14:textId="77777777" w:rsidR="005A7B6B" w:rsidRDefault="005A7B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-Cn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121D" w14:textId="77777777" w:rsidR="00105823" w:rsidRDefault="00105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A6B9" w14:textId="77777777" w:rsidR="00404257" w:rsidRPr="007901CF" w:rsidRDefault="00404257" w:rsidP="00404257">
    <w:pPr>
      <w:pStyle w:val="Footer"/>
      <w:tabs>
        <w:tab w:val="clear" w:pos="4536"/>
      </w:tabs>
      <w:jc w:val="right"/>
      <w:rPr>
        <w:rFonts w:ascii="Arial" w:hAnsi="Arial" w:cs="Arial"/>
        <w:sz w:val="18"/>
        <w:szCs w:val="18"/>
      </w:rPr>
    </w:pPr>
    <w:r w:rsidRPr="007901CF">
      <w:rPr>
        <w:rFonts w:ascii="Arial" w:hAnsi="Arial" w:cs="Arial"/>
        <w:sz w:val="18"/>
        <w:szCs w:val="18"/>
      </w:rPr>
      <w:t xml:space="preserve">Seite </w:t>
    </w:r>
    <w:r w:rsidRPr="007901CF">
      <w:rPr>
        <w:rFonts w:ascii="Arial" w:hAnsi="Arial" w:cs="Arial"/>
        <w:b/>
        <w:bCs/>
        <w:sz w:val="18"/>
        <w:szCs w:val="18"/>
      </w:rPr>
      <w:fldChar w:fldCharType="begin"/>
    </w:r>
    <w:r w:rsidRPr="007901C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7901CF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7901CF">
      <w:rPr>
        <w:rFonts w:ascii="Arial" w:hAnsi="Arial" w:cs="Arial"/>
        <w:b/>
        <w:bCs/>
        <w:sz w:val="18"/>
        <w:szCs w:val="18"/>
      </w:rPr>
      <w:fldChar w:fldCharType="end"/>
    </w:r>
    <w:r w:rsidRPr="007901CF">
      <w:rPr>
        <w:rFonts w:ascii="Arial" w:hAnsi="Arial" w:cs="Arial"/>
        <w:sz w:val="18"/>
        <w:szCs w:val="18"/>
      </w:rPr>
      <w:t xml:space="preserve"> von </w:t>
    </w:r>
    <w:r w:rsidRPr="007901CF">
      <w:rPr>
        <w:rFonts w:ascii="Arial" w:hAnsi="Arial" w:cs="Arial"/>
        <w:b/>
        <w:bCs/>
        <w:sz w:val="18"/>
        <w:szCs w:val="18"/>
      </w:rPr>
      <w:fldChar w:fldCharType="begin"/>
    </w:r>
    <w:r w:rsidRPr="007901C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7901CF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 w:rsidRPr="007901CF">
      <w:rPr>
        <w:rFonts w:ascii="Arial" w:hAnsi="Arial" w:cs="Arial"/>
        <w:b/>
        <w:bCs/>
        <w:sz w:val="18"/>
        <w:szCs w:val="18"/>
      </w:rPr>
      <w:fldChar w:fldCharType="end"/>
    </w:r>
  </w:p>
  <w:p w14:paraId="6212D8AF" w14:textId="77777777" w:rsidR="00E66D8A" w:rsidRDefault="00E6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1742D" w14:textId="0B689A09" w:rsidR="00DC59D9" w:rsidRPr="006E39AE" w:rsidRDefault="00310B54" w:rsidP="00852ABC">
    <w:pPr>
      <w:pStyle w:val="Footer"/>
      <w:tabs>
        <w:tab w:val="clear" w:pos="4536"/>
      </w:tabs>
      <w:jc w:val="right"/>
      <w:rPr>
        <w:rFonts w:ascii="Arial" w:hAnsi="Arial" w:cs="Arial"/>
        <w:sz w:val="16"/>
        <w:szCs w:val="16"/>
      </w:rPr>
    </w:pPr>
    <w:r w:rsidRPr="006E39AE">
      <w:rPr>
        <w:rFonts w:ascii="Arial" w:hAnsi="Arial" w:cs="Arial"/>
        <w:sz w:val="16"/>
        <w:szCs w:val="16"/>
      </w:rPr>
      <w:tab/>
    </w:r>
    <w:r w:rsidR="00852ABC" w:rsidRPr="006E39AE">
      <w:rPr>
        <w:rFonts w:ascii="Arial" w:hAnsi="Arial" w:cs="Arial"/>
        <w:sz w:val="16"/>
        <w:szCs w:val="16"/>
      </w:rPr>
      <w:t xml:space="preserve">Seite </w:t>
    </w:r>
    <w:r w:rsidR="00852ABC" w:rsidRPr="006E39AE">
      <w:rPr>
        <w:rFonts w:ascii="Arial" w:hAnsi="Arial" w:cs="Arial"/>
        <w:sz w:val="16"/>
        <w:szCs w:val="16"/>
      </w:rPr>
      <w:fldChar w:fldCharType="begin"/>
    </w:r>
    <w:r w:rsidR="00852ABC" w:rsidRPr="006E39AE">
      <w:rPr>
        <w:rFonts w:ascii="Arial" w:hAnsi="Arial" w:cs="Arial"/>
        <w:sz w:val="16"/>
        <w:szCs w:val="16"/>
      </w:rPr>
      <w:instrText>PAGE  \* Arabic  \* MERGEFORMAT</w:instrText>
    </w:r>
    <w:r w:rsidR="00852ABC" w:rsidRPr="006E39AE">
      <w:rPr>
        <w:rFonts w:ascii="Arial" w:hAnsi="Arial" w:cs="Arial"/>
        <w:sz w:val="16"/>
        <w:szCs w:val="16"/>
      </w:rPr>
      <w:fldChar w:fldCharType="separate"/>
    </w:r>
    <w:r w:rsidR="00852ABC" w:rsidRPr="006E39AE">
      <w:rPr>
        <w:rFonts w:ascii="Arial" w:hAnsi="Arial" w:cs="Arial"/>
        <w:noProof/>
        <w:sz w:val="16"/>
        <w:szCs w:val="16"/>
      </w:rPr>
      <w:t>1</w:t>
    </w:r>
    <w:r w:rsidR="00852ABC" w:rsidRPr="006E39AE">
      <w:rPr>
        <w:rFonts w:ascii="Arial" w:hAnsi="Arial" w:cs="Arial"/>
        <w:sz w:val="16"/>
        <w:szCs w:val="16"/>
      </w:rPr>
      <w:fldChar w:fldCharType="end"/>
    </w:r>
    <w:r w:rsidR="00852ABC" w:rsidRPr="006E39AE">
      <w:rPr>
        <w:rFonts w:ascii="Arial" w:hAnsi="Arial" w:cs="Arial"/>
        <w:sz w:val="16"/>
        <w:szCs w:val="16"/>
      </w:rPr>
      <w:t xml:space="preserve"> von </w:t>
    </w:r>
    <w:r w:rsidR="00852ABC" w:rsidRPr="006E39AE">
      <w:rPr>
        <w:rFonts w:ascii="Arial" w:hAnsi="Arial" w:cs="Arial"/>
        <w:sz w:val="16"/>
        <w:szCs w:val="16"/>
      </w:rPr>
      <w:fldChar w:fldCharType="begin"/>
    </w:r>
    <w:r w:rsidR="00852ABC" w:rsidRPr="006E39AE">
      <w:rPr>
        <w:rFonts w:ascii="Arial" w:hAnsi="Arial" w:cs="Arial"/>
        <w:sz w:val="16"/>
        <w:szCs w:val="16"/>
      </w:rPr>
      <w:instrText>NUMPAGES  \* Arabic  \* MERGEFORMAT</w:instrText>
    </w:r>
    <w:r w:rsidR="00852ABC" w:rsidRPr="006E39AE">
      <w:rPr>
        <w:rFonts w:ascii="Arial" w:hAnsi="Arial" w:cs="Arial"/>
        <w:sz w:val="16"/>
        <w:szCs w:val="16"/>
      </w:rPr>
      <w:fldChar w:fldCharType="separate"/>
    </w:r>
    <w:r w:rsidR="00852ABC" w:rsidRPr="006E39AE">
      <w:rPr>
        <w:rFonts w:ascii="Arial" w:hAnsi="Arial" w:cs="Arial"/>
        <w:noProof/>
        <w:sz w:val="16"/>
        <w:szCs w:val="16"/>
      </w:rPr>
      <w:t>1</w:t>
    </w:r>
    <w:r w:rsidR="00852ABC" w:rsidRPr="006E39A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BEAAC" w14:textId="77777777" w:rsidR="005A7B6B" w:rsidRDefault="005A7B6B">
      <w:r>
        <w:separator/>
      </w:r>
    </w:p>
  </w:footnote>
  <w:footnote w:type="continuationSeparator" w:id="0">
    <w:p w14:paraId="0262878A" w14:textId="77777777" w:rsidR="005A7B6B" w:rsidRDefault="005A7B6B">
      <w:r>
        <w:continuationSeparator/>
      </w:r>
    </w:p>
  </w:footnote>
  <w:footnote w:type="continuationNotice" w:id="1">
    <w:p w14:paraId="42665AB0" w14:textId="77777777" w:rsidR="005A7B6B" w:rsidRDefault="005A7B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E8967" w14:textId="77777777" w:rsidR="00105823" w:rsidRDefault="00105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66EF" w14:textId="77777777" w:rsidR="00AB51BA" w:rsidRDefault="00AB51BA" w:rsidP="00233690">
    <w:pPr>
      <w:pStyle w:val="Header"/>
      <w:rPr>
        <w:rFonts w:ascii="Arial" w:hAnsi="Arial" w:cs="Arial"/>
        <w:sz w:val="24"/>
        <w:szCs w:val="24"/>
      </w:rPr>
    </w:pPr>
  </w:p>
  <w:p w14:paraId="1F56267B" w14:textId="77777777" w:rsidR="00AB51BA" w:rsidRDefault="00AB51BA" w:rsidP="00233690">
    <w:pPr>
      <w:pStyle w:val="Header"/>
      <w:rPr>
        <w:rFonts w:ascii="Arial" w:hAnsi="Arial" w:cs="Arial"/>
        <w:sz w:val="24"/>
        <w:szCs w:val="24"/>
      </w:rPr>
    </w:pPr>
  </w:p>
  <w:p w14:paraId="23B2BFF9" w14:textId="77777777" w:rsidR="00AB51BA" w:rsidRDefault="00AB51BA" w:rsidP="00233690">
    <w:pPr>
      <w:pStyle w:val="Header"/>
      <w:rPr>
        <w:rFonts w:ascii="Arial" w:hAnsi="Arial" w:cs="Arial"/>
        <w:sz w:val="24"/>
        <w:szCs w:val="24"/>
      </w:rPr>
    </w:pPr>
  </w:p>
  <w:p w14:paraId="6B16EEBD" w14:textId="77777777" w:rsidR="00AB51BA" w:rsidRDefault="00AB51BA" w:rsidP="00233690">
    <w:pPr>
      <w:pStyle w:val="Header"/>
      <w:rPr>
        <w:rFonts w:ascii="Arial" w:hAnsi="Arial" w:cs="Arial"/>
        <w:sz w:val="24"/>
        <w:szCs w:val="24"/>
      </w:rPr>
    </w:pPr>
  </w:p>
  <w:p w14:paraId="69D1C6FD" w14:textId="2EC981B3" w:rsidR="00AB51BA" w:rsidRDefault="00AB51BA" w:rsidP="00AB51BA">
    <w:pPr>
      <w:pStyle w:val="BodyText"/>
      <w:ind w:right="-40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8D2F49">
      <w:rPr>
        <w:rFonts w:ascii="Arial" w:hAnsi="Arial" w:cs="Arial"/>
        <w:sz w:val="16"/>
        <w:szCs w:val="16"/>
      </w:rPr>
      <w:t>1</w:t>
    </w:r>
    <w:r w:rsidR="00175092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 xml:space="preserve"> – Unteraufträge</w:t>
    </w:r>
  </w:p>
  <w:p w14:paraId="2FCBBB57" w14:textId="77777777" w:rsidR="00AB51BA" w:rsidRPr="003F5E1D" w:rsidRDefault="00AB51BA" w:rsidP="00AB51BA">
    <w:pPr>
      <w:pStyle w:val="BodyText"/>
      <w:rPr>
        <w:rFonts w:ascii="Arial" w:hAnsi="Arial" w:cs="Arial"/>
        <w:sz w:val="16"/>
        <w:szCs w:val="16"/>
      </w:rPr>
    </w:pPr>
    <w:r w:rsidRPr="00365DA9">
      <w:rPr>
        <w:rFonts w:ascii="Arial" w:hAnsi="Arial" w:cs="Arial"/>
        <w:sz w:val="16"/>
        <w:szCs w:val="16"/>
      </w:rPr>
      <w:t xml:space="preserve">Verfahrensart: </w:t>
    </w:r>
    <w:r>
      <w:rPr>
        <w:rFonts w:ascii="Arial" w:hAnsi="Arial" w:cs="Arial"/>
        <w:sz w:val="16"/>
        <w:szCs w:val="16"/>
      </w:rPr>
      <w:t>Offenes Verfahren</w:t>
    </w:r>
  </w:p>
  <w:p w14:paraId="216C893D" w14:textId="35DED3DE" w:rsidR="00EB1F06" w:rsidRPr="000A5BE3" w:rsidRDefault="00AB51BA" w:rsidP="00AB51BA">
    <w:pPr>
      <w:pStyle w:val="Header"/>
      <w:rPr>
        <w:rFonts w:ascii="Arial" w:hAnsi="Arial" w:cs="Arial"/>
        <w:sz w:val="24"/>
        <w:szCs w:val="24"/>
      </w:rPr>
    </w:pPr>
    <w:r>
      <w:rPr>
        <w:rFonts w:ascii="Arial" w:eastAsia="Arial" w:hAnsi="Arial" w:cs="Arial"/>
        <w:color w:val="000000"/>
        <w:sz w:val="16"/>
        <w:szCs w:val="16"/>
      </w:rPr>
      <w:t>Qualifizierungspartner</w:t>
    </w:r>
    <w:r w:rsidR="005A7B6B">
      <w:rPr>
        <w:noProof/>
      </w:rPr>
      <w:pict w14:anchorId="2249E9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alt="A screenshot of a video game&#10;&#10;AI-generated content may be incorrect." style="position:absolute;margin-left:-70.9pt;margin-top:-2.7pt;width:593.45pt;height:839.2pt;z-index:-251658239;visibility:visible;mso-wrap-style:square;mso-width-percent:0;mso-height-percent:0;mso-wrap-distance-left:9pt;mso-wrap-distance-top:0;mso-wrap-distance-right:9pt;mso-wrap-distance-bottom:0;mso-position-horizontal-relative:text;mso-position-vertical-relative:page;mso-width-percent:0;mso-height-percent:0;mso-width-relative:page;mso-height-relative:page">
          <v:imagedata r:id="rId1" o:title="A screenshot of a video game&#10;&#10;AI-generated content may be incorrect"/>
          <w10:wrap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CBB4" w14:textId="76D214E3" w:rsidR="00EB1F06" w:rsidRPr="00F20481" w:rsidRDefault="005A7B6B" w:rsidP="00F20481">
    <w:pPr>
      <w:rPr>
        <w:rFonts w:ascii="Arial" w:hAnsi="Arial" w:cs="Arial"/>
      </w:rPr>
    </w:pPr>
    <w:r>
      <w:rPr>
        <w:noProof/>
      </w:rPr>
      <w:pict w14:anchorId="246866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1" o:spid="_x0000_s1030" type="#_x0000_t75" style="position:absolute;margin-left:0;margin-top:1pt;width:594.75pt;height:840.7pt;z-index:-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<v:imagedata r:id="rId1" o:title=""/>
          <w10:wrap anchorx="page" anchory="page"/>
          <w10:anchorlock/>
        </v:shape>
      </w:pict>
    </w:r>
    <w:r w:rsidR="00EB1F06">
      <w:tab/>
    </w:r>
    <w:r w:rsidR="00EB1F06">
      <w:tab/>
    </w:r>
  </w:p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31"/>
      <w:gridCol w:w="2691"/>
      <w:gridCol w:w="4150"/>
      <w:gridCol w:w="426"/>
    </w:tblGrid>
    <w:tr w:rsidR="00EB1F06" w14:paraId="05BE18E0" w14:textId="77777777" w:rsidTr="001E49E1">
      <w:trPr>
        <w:trHeight w:val="794"/>
      </w:trPr>
      <w:tc>
        <w:tcPr>
          <w:tcW w:w="2231" w:type="dxa"/>
          <w:tcBorders>
            <w:top w:val="nil"/>
            <w:left w:val="nil"/>
            <w:bottom w:val="nil"/>
            <w:right w:val="nil"/>
          </w:tcBorders>
        </w:tcPr>
        <w:p w14:paraId="3D44900F" w14:textId="77777777" w:rsidR="00EB1F06" w:rsidRDefault="00EB1F06" w:rsidP="008F15B9">
          <w:pPr>
            <w:pStyle w:val="Header"/>
            <w:tabs>
              <w:tab w:val="left" w:pos="6521"/>
            </w:tabs>
          </w:pPr>
        </w:p>
      </w:tc>
      <w:tc>
        <w:tcPr>
          <w:tcW w:w="2691" w:type="dxa"/>
          <w:tcBorders>
            <w:top w:val="nil"/>
            <w:left w:val="nil"/>
            <w:bottom w:val="nil"/>
            <w:right w:val="nil"/>
          </w:tcBorders>
        </w:tcPr>
        <w:p w14:paraId="0A5756DC" w14:textId="77777777" w:rsidR="00EB1F06" w:rsidRDefault="00EB1F06" w:rsidP="008F15B9">
          <w:pPr>
            <w:pStyle w:val="Header"/>
            <w:tabs>
              <w:tab w:val="left" w:pos="6521"/>
            </w:tabs>
          </w:pPr>
        </w:p>
      </w:tc>
      <w:tc>
        <w:tcPr>
          <w:tcW w:w="457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3ABED5E" w14:textId="4E315640" w:rsidR="00EB1F06" w:rsidRDefault="00EB1F06" w:rsidP="00F94908">
          <w:pPr>
            <w:pStyle w:val="Header"/>
            <w:tabs>
              <w:tab w:val="clear" w:pos="4536"/>
              <w:tab w:val="center" w:pos="4252"/>
              <w:tab w:val="left" w:pos="6521"/>
            </w:tabs>
            <w:jc w:val="right"/>
          </w:pPr>
        </w:p>
      </w:tc>
    </w:tr>
    <w:tr w:rsidR="009B51C0" w14:paraId="7E5983A2" w14:textId="77777777" w:rsidTr="001E49E1">
      <w:trPr>
        <w:trHeight w:val="411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4110C078" w14:textId="77777777" w:rsidR="002A5F97" w:rsidRDefault="002A5F97" w:rsidP="009B51C0">
          <w:pPr>
            <w:pStyle w:val="BodyText"/>
            <w:ind w:right="-4028"/>
            <w:rPr>
              <w:rFonts w:ascii="Arial" w:hAnsi="Arial" w:cs="Arial"/>
              <w:sz w:val="16"/>
              <w:szCs w:val="16"/>
            </w:rPr>
          </w:pPr>
        </w:p>
        <w:p w14:paraId="68CD082A" w14:textId="03F3F059" w:rsidR="009B51C0" w:rsidRDefault="009B51C0" w:rsidP="009B51C0">
          <w:pPr>
            <w:pStyle w:val="BodyText"/>
            <w:ind w:right="-4028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Anlage </w:t>
          </w:r>
          <w:r w:rsidR="00235321">
            <w:rPr>
              <w:rFonts w:ascii="Arial" w:hAnsi="Arial" w:cs="Arial"/>
              <w:sz w:val="16"/>
              <w:szCs w:val="16"/>
            </w:rPr>
            <w:t xml:space="preserve">08c </w:t>
          </w:r>
          <w:r w:rsidR="00307F7D">
            <w:rPr>
              <w:rFonts w:ascii="Arial" w:hAnsi="Arial" w:cs="Arial"/>
              <w:sz w:val="16"/>
              <w:szCs w:val="16"/>
            </w:rPr>
            <w:t xml:space="preserve">– </w:t>
          </w:r>
          <w:r w:rsidR="00697467">
            <w:rPr>
              <w:rFonts w:ascii="Arial" w:hAnsi="Arial" w:cs="Arial"/>
              <w:sz w:val="16"/>
              <w:szCs w:val="16"/>
            </w:rPr>
            <w:t>Unteraufträge</w:t>
          </w:r>
        </w:p>
        <w:p w14:paraId="3405AB9F" w14:textId="77777777" w:rsidR="005F45C2" w:rsidRPr="008F165C" w:rsidRDefault="005F45C2" w:rsidP="005F45C2">
          <w:pPr>
            <w:pStyle w:val="zzPreprint"/>
            <w:rPr>
              <w:color w:val="auto"/>
              <w:sz w:val="16"/>
              <w:szCs w:val="16"/>
            </w:rPr>
          </w:pPr>
          <w:r w:rsidRPr="008F165C">
            <w:rPr>
              <w:color w:val="auto"/>
              <w:sz w:val="16"/>
              <w:szCs w:val="16"/>
            </w:rPr>
            <w:t>Konzeption und Umsetzung der Evaluation Teil 2</w:t>
          </w:r>
        </w:p>
        <w:p w14:paraId="1969CA7A" w14:textId="28C1F5F6" w:rsidR="00C331E1" w:rsidRPr="006846FD" w:rsidRDefault="00C331E1" w:rsidP="00C331E1">
          <w:pPr>
            <w:pStyle w:val="BodyText"/>
            <w:ind w:right="-4028"/>
            <w:rPr>
              <w:rFonts w:ascii="Arial" w:hAnsi="Arial" w:cs="Arial"/>
              <w:b/>
              <w:color w:val="000000"/>
              <w:u w:val="single"/>
            </w:rPr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14:paraId="0A897B65" w14:textId="77777777" w:rsidR="009B51C0" w:rsidRDefault="009B51C0" w:rsidP="009B51C0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574F99B2" w14:textId="77777777" w:rsidR="009B51C0" w:rsidRDefault="009B51C0" w:rsidP="009B51C0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23C830DC" w14:textId="77777777" w:rsidR="009B51C0" w:rsidRDefault="009B51C0" w:rsidP="001E49E1">
          <w:pPr>
            <w:pStyle w:val="Header"/>
            <w:tabs>
              <w:tab w:val="left" w:pos="6521"/>
            </w:tabs>
            <w:ind w:left="-5895" w:right="3464"/>
            <w:rPr>
              <w:rFonts w:ascii="Arial" w:hAnsi="Arial" w:cs="Arial"/>
              <w:color w:val="004178"/>
            </w:rPr>
          </w:pPr>
        </w:p>
        <w:p w14:paraId="520730AD" w14:textId="77777777" w:rsidR="009B51C0" w:rsidRDefault="009B51C0" w:rsidP="009B51C0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78E344FF" w14:textId="77777777" w:rsidR="009B51C0" w:rsidRDefault="009B51C0" w:rsidP="009B51C0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41DAD6E9" w14:textId="77777777" w:rsidR="009B51C0" w:rsidRDefault="009B51C0" w:rsidP="001E49E1">
          <w:pPr>
            <w:pStyle w:val="Header"/>
            <w:tabs>
              <w:tab w:val="left" w:pos="6521"/>
            </w:tabs>
            <w:ind w:left="-9075"/>
            <w:rPr>
              <w:rFonts w:ascii="Arial" w:hAnsi="Arial" w:cs="Arial"/>
              <w:color w:val="004178"/>
            </w:rPr>
          </w:pPr>
        </w:p>
        <w:p w14:paraId="03736E42" w14:textId="77777777" w:rsidR="009B51C0" w:rsidRPr="00F14309" w:rsidRDefault="009B51C0" w:rsidP="009B51C0">
          <w:pPr>
            <w:pStyle w:val="Header"/>
            <w:tabs>
              <w:tab w:val="left" w:pos="6521"/>
            </w:tabs>
            <w:rPr>
              <w:rFonts w:ascii="Arial" w:hAnsi="Arial" w:cs="Arial"/>
              <w:color w:val="004178"/>
            </w:rPr>
          </w:pPr>
        </w:p>
      </w:tc>
    </w:tr>
  </w:tbl>
  <w:p w14:paraId="4B1BDDC1" w14:textId="77777777" w:rsidR="00EB1F06" w:rsidRDefault="00EB1F06" w:rsidP="007814B8">
    <w:pPr>
      <w:pStyle w:val="Header"/>
      <w:tabs>
        <w:tab w:val="left" w:pos="652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163"/>
    <w:multiLevelType w:val="hybridMultilevel"/>
    <w:tmpl w:val="17E2A594"/>
    <w:lvl w:ilvl="0" w:tplc="16FC1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2418C0"/>
    <w:multiLevelType w:val="hybridMultilevel"/>
    <w:tmpl w:val="99ACE43A"/>
    <w:lvl w:ilvl="0" w:tplc="56CC59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6D5611"/>
    <w:multiLevelType w:val="hybridMultilevel"/>
    <w:tmpl w:val="E1E46624"/>
    <w:lvl w:ilvl="0" w:tplc="31EE0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B3FDD"/>
    <w:multiLevelType w:val="hybridMultilevel"/>
    <w:tmpl w:val="73AAAD96"/>
    <w:lvl w:ilvl="0" w:tplc="4FF623E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353248">
    <w:abstractNumId w:val="1"/>
  </w:num>
  <w:num w:numId="2" w16cid:durableId="1631665462">
    <w:abstractNumId w:val="0"/>
  </w:num>
  <w:num w:numId="3" w16cid:durableId="1551500894">
    <w:abstractNumId w:val="2"/>
  </w:num>
  <w:num w:numId="4" w16cid:durableId="1850675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NotTrackMoves/>
  <w:documentProtection w:edit="readOnly" w:enforcement="1" w:cryptProviderType="rsaAES" w:cryptAlgorithmClass="hash" w:cryptAlgorithmType="typeAny" w:cryptAlgorithmSid="14" w:cryptSpinCount="100000" w:hash="XekcRnHzGjYb+yPbx+QLW99L5OF6LRpIq7Jvxob2F+Ae82EXHCAS0V7FeFOfu3NWAa7iWVox5u1XGSQzSp4+1g==" w:salt="fParDgYvw1L++W5ZBK8NyQ==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43B0"/>
    <w:rsid w:val="00010E05"/>
    <w:rsid w:val="0002023C"/>
    <w:rsid w:val="00021533"/>
    <w:rsid w:val="000219D1"/>
    <w:rsid w:val="00026ADB"/>
    <w:rsid w:val="000325E0"/>
    <w:rsid w:val="00040793"/>
    <w:rsid w:val="00042893"/>
    <w:rsid w:val="00043FAC"/>
    <w:rsid w:val="0004664E"/>
    <w:rsid w:val="00051AC1"/>
    <w:rsid w:val="00051E88"/>
    <w:rsid w:val="00053BAD"/>
    <w:rsid w:val="000655C3"/>
    <w:rsid w:val="00070652"/>
    <w:rsid w:val="00074D79"/>
    <w:rsid w:val="000A5BE3"/>
    <w:rsid w:val="000A75BB"/>
    <w:rsid w:val="000D19E0"/>
    <w:rsid w:val="000D5B9D"/>
    <w:rsid w:val="00105823"/>
    <w:rsid w:val="0013499E"/>
    <w:rsid w:val="00140D53"/>
    <w:rsid w:val="00142127"/>
    <w:rsid w:val="00143F2A"/>
    <w:rsid w:val="00151167"/>
    <w:rsid w:val="00154CDA"/>
    <w:rsid w:val="00175092"/>
    <w:rsid w:val="0019269D"/>
    <w:rsid w:val="001934D5"/>
    <w:rsid w:val="00197144"/>
    <w:rsid w:val="001B34C2"/>
    <w:rsid w:val="001B52CE"/>
    <w:rsid w:val="001C5079"/>
    <w:rsid w:val="001C5411"/>
    <w:rsid w:val="001E2AAB"/>
    <w:rsid w:val="001E2CB3"/>
    <w:rsid w:val="001E49E1"/>
    <w:rsid w:val="00217444"/>
    <w:rsid w:val="00221C44"/>
    <w:rsid w:val="00233690"/>
    <w:rsid w:val="00234F40"/>
    <w:rsid w:val="00235321"/>
    <w:rsid w:val="0023707B"/>
    <w:rsid w:val="0025032B"/>
    <w:rsid w:val="002533DF"/>
    <w:rsid w:val="00254BF6"/>
    <w:rsid w:val="0026169A"/>
    <w:rsid w:val="00271BE4"/>
    <w:rsid w:val="002809DC"/>
    <w:rsid w:val="00290C0C"/>
    <w:rsid w:val="00294146"/>
    <w:rsid w:val="00296534"/>
    <w:rsid w:val="002A381D"/>
    <w:rsid w:val="002A5F97"/>
    <w:rsid w:val="002B1B2E"/>
    <w:rsid w:val="002B6329"/>
    <w:rsid w:val="002C5120"/>
    <w:rsid w:val="002C5CF6"/>
    <w:rsid w:val="002D2CEF"/>
    <w:rsid w:val="002E45BD"/>
    <w:rsid w:val="002E534E"/>
    <w:rsid w:val="002F0446"/>
    <w:rsid w:val="002F453D"/>
    <w:rsid w:val="002F7832"/>
    <w:rsid w:val="002F7B56"/>
    <w:rsid w:val="00307F7D"/>
    <w:rsid w:val="00310B54"/>
    <w:rsid w:val="003126F6"/>
    <w:rsid w:val="00317BC9"/>
    <w:rsid w:val="00321258"/>
    <w:rsid w:val="00323D02"/>
    <w:rsid w:val="00327925"/>
    <w:rsid w:val="00332BC3"/>
    <w:rsid w:val="003344C7"/>
    <w:rsid w:val="0033495B"/>
    <w:rsid w:val="00336797"/>
    <w:rsid w:val="00337C22"/>
    <w:rsid w:val="003424D6"/>
    <w:rsid w:val="0034378E"/>
    <w:rsid w:val="00350F87"/>
    <w:rsid w:val="00356376"/>
    <w:rsid w:val="00367B64"/>
    <w:rsid w:val="00376894"/>
    <w:rsid w:val="003777AF"/>
    <w:rsid w:val="00377D91"/>
    <w:rsid w:val="0038782F"/>
    <w:rsid w:val="00393671"/>
    <w:rsid w:val="003B3596"/>
    <w:rsid w:val="003B45A7"/>
    <w:rsid w:val="003B6B25"/>
    <w:rsid w:val="003C1FD8"/>
    <w:rsid w:val="003D72A2"/>
    <w:rsid w:val="003E2DA7"/>
    <w:rsid w:val="00404257"/>
    <w:rsid w:val="00404D76"/>
    <w:rsid w:val="004102AE"/>
    <w:rsid w:val="00421513"/>
    <w:rsid w:val="00422B41"/>
    <w:rsid w:val="004239EE"/>
    <w:rsid w:val="00427672"/>
    <w:rsid w:val="00432251"/>
    <w:rsid w:val="004405A7"/>
    <w:rsid w:val="004424AF"/>
    <w:rsid w:val="00450F3C"/>
    <w:rsid w:val="00465D87"/>
    <w:rsid w:val="00470C65"/>
    <w:rsid w:val="004A5873"/>
    <w:rsid w:val="004B4BE6"/>
    <w:rsid w:val="004E1A24"/>
    <w:rsid w:val="004F0168"/>
    <w:rsid w:val="00527D3E"/>
    <w:rsid w:val="00537273"/>
    <w:rsid w:val="00537548"/>
    <w:rsid w:val="00540C4D"/>
    <w:rsid w:val="00545403"/>
    <w:rsid w:val="00551524"/>
    <w:rsid w:val="005647E2"/>
    <w:rsid w:val="005707D3"/>
    <w:rsid w:val="00574C76"/>
    <w:rsid w:val="005837AD"/>
    <w:rsid w:val="0058741A"/>
    <w:rsid w:val="00587BC5"/>
    <w:rsid w:val="00594402"/>
    <w:rsid w:val="005973D0"/>
    <w:rsid w:val="005A4732"/>
    <w:rsid w:val="005A7B6B"/>
    <w:rsid w:val="005B65CC"/>
    <w:rsid w:val="005C67BE"/>
    <w:rsid w:val="005E1C96"/>
    <w:rsid w:val="005F02AA"/>
    <w:rsid w:val="005F069A"/>
    <w:rsid w:val="005F2626"/>
    <w:rsid w:val="005F45C2"/>
    <w:rsid w:val="00602547"/>
    <w:rsid w:val="006071EB"/>
    <w:rsid w:val="006103A3"/>
    <w:rsid w:val="00630AEA"/>
    <w:rsid w:val="00635274"/>
    <w:rsid w:val="00641326"/>
    <w:rsid w:val="00647624"/>
    <w:rsid w:val="00656878"/>
    <w:rsid w:val="00660ADD"/>
    <w:rsid w:val="00662EE9"/>
    <w:rsid w:val="00682EF6"/>
    <w:rsid w:val="00683997"/>
    <w:rsid w:val="00687393"/>
    <w:rsid w:val="0069192F"/>
    <w:rsid w:val="00697467"/>
    <w:rsid w:val="006A481D"/>
    <w:rsid w:val="006A729A"/>
    <w:rsid w:val="006D3971"/>
    <w:rsid w:val="006D4903"/>
    <w:rsid w:val="006D662B"/>
    <w:rsid w:val="006E1834"/>
    <w:rsid w:val="006E39AE"/>
    <w:rsid w:val="006E4A7E"/>
    <w:rsid w:val="006F0CDA"/>
    <w:rsid w:val="007008BF"/>
    <w:rsid w:val="0071380A"/>
    <w:rsid w:val="007164CD"/>
    <w:rsid w:val="00722547"/>
    <w:rsid w:val="00741C65"/>
    <w:rsid w:val="00744EE0"/>
    <w:rsid w:val="0074571E"/>
    <w:rsid w:val="00761727"/>
    <w:rsid w:val="007617BE"/>
    <w:rsid w:val="0076198E"/>
    <w:rsid w:val="007703E3"/>
    <w:rsid w:val="00770681"/>
    <w:rsid w:val="007814B8"/>
    <w:rsid w:val="00783954"/>
    <w:rsid w:val="007901CF"/>
    <w:rsid w:val="00795302"/>
    <w:rsid w:val="007A4E80"/>
    <w:rsid w:val="007B0BD9"/>
    <w:rsid w:val="007B3A3E"/>
    <w:rsid w:val="007C1562"/>
    <w:rsid w:val="007C1C13"/>
    <w:rsid w:val="007C639B"/>
    <w:rsid w:val="007C7D8A"/>
    <w:rsid w:val="007D07DA"/>
    <w:rsid w:val="007D7C7C"/>
    <w:rsid w:val="007E4EFA"/>
    <w:rsid w:val="007F71E8"/>
    <w:rsid w:val="008017AE"/>
    <w:rsid w:val="00812762"/>
    <w:rsid w:val="00832883"/>
    <w:rsid w:val="0083349E"/>
    <w:rsid w:val="00837714"/>
    <w:rsid w:val="0084244C"/>
    <w:rsid w:val="00842C0B"/>
    <w:rsid w:val="008505A1"/>
    <w:rsid w:val="00852ABC"/>
    <w:rsid w:val="00871D5E"/>
    <w:rsid w:val="0087308B"/>
    <w:rsid w:val="00880A59"/>
    <w:rsid w:val="00887EA0"/>
    <w:rsid w:val="008910A3"/>
    <w:rsid w:val="008A20A8"/>
    <w:rsid w:val="008A270B"/>
    <w:rsid w:val="008B7A33"/>
    <w:rsid w:val="008C2BFD"/>
    <w:rsid w:val="008C377C"/>
    <w:rsid w:val="008C69D1"/>
    <w:rsid w:val="008D2F49"/>
    <w:rsid w:val="008D348A"/>
    <w:rsid w:val="008D49A2"/>
    <w:rsid w:val="008F15B9"/>
    <w:rsid w:val="008F4D9D"/>
    <w:rsid w:val="00910F16"/>
    <w:rsid w:val="009144A2"/>
    <w:rsid w:val="009179E7"/>
    <w:rsid w:val="00931598"/>
    <w:rsid w:val="00950E75"/>
    <w:rsid w:val="00952C4B"/>
    <w:rsid w:val="00957A1F"/>
    <w:rsid w:val="00971E85"/>
    <w:rsid w:val="009743B0"/>
    <w:rsid w:val="009935B5"/>
    <w:rsid w:val="00997D62"/>
    <w:rsid w:val="009B23B2"/>
    <w:rsid w:val="009B3548"/>
    <w:rsid w:val="009B51C0"/>
    <w:rsid w:val="009D39A6"/>
    <w:rsid w:val="009E1B91"/>
    <w:rsid w:val="009E4A15"/>
    <w:rsid w:val="00A10DA3"/>
    <w:rsid w:val="00A22759"/>
    <w:rsid w:val="00A30C81"/>
    <w:rsid w:val="00A405B0"/>
    <w:rsid w:val="00A51659"/>
    <w:rsid w:val="00A567C7"/>
    <w:rsid w:val="00A616EA"/>
    <w:rsid w:val="00A825F1"/>
    <w:rsid w:val="00A83279"/>
    <w:rsid w:val="00AB51BA"/>
    <w:rsid w:val="00AB64D1"/>
    <w:rsid w:val="00AC021A"/>
    <w:rsid w:val="00AC187D"/>
    <w:rsid w:val="00AC46B8"/>
    <w:rsid w:val="00AC5287"/>
    <w:rsid w:val="00AC5BF1"/>
    <w:rsid w:val="00AD1144"/>
    <w:rsid w:val="00AD2944"/>
    <w:rsid w:val="00AE225E"/>
    <w:rsid w:val="00AE77A9"/>
    <w:rsid w:val="00AF4444"/>
    <w:rsid w:val="00B02566"/>
    <w:rsid w:val="00B135F3"/>
    <w:rsid w:val="00B210C5"/>
    <w:rsid w:val="00B3225C"/>
    <w:rsid w:val="00B410FA"/>
    <w:rsid w:val="00B44732"/>
    <w:rsid w:val="00B64C40"/>
    <w:rsid w:val="00B669BE"/>
    <w:rsid w:val="00B81B7F"/>
    <w:rsid w:val="00B904E8"/>
    <w:rsid w:val="00B93F42"/>
    <w:rsid w:val="00B94E6B"/>
    <w:rsid w:val="00B97B40"/>
    <w:rsid w:val="00BA192F"/>
    <w:rsid w:val="00BB0834"/>
    <w:rsid w:val="00BF4FE5"/>
    <w:rsid w:val="00C03D95"/>
    <w:rsid w:val="00C26028"/>
    <w:rsid w:val="00C331E1"/>
    <w:rsid w:val="00C429F4"/>
    <w:rsid w:val="00C46FDC"/>
    <w:rsid w:val="00C50F1E"/>
    <w:rsid w:val="00C56947"/>
    <w:rsid w:val="00C56B6C"/>
    <w:rsid w:val="00C57E07"/>
    <w:rsid w:val="00C7444C"/>
    <w:rsid w:val="00CA7729"/>
    <w:rsid w:val="00CC439F"/>
    <w:rsid w:val="00CC4963"/>
    <w:rsid w:val="00CC679E"/>
    <w:rsid w:val="00CD78F2"/>
    <w:rsid w:val="00CE62E9"/>
    <w:rsid w:val="00CF2690"/>
    <w:rsid w:val="00D158C3"/>
    <w:rsid w:val="00D6349D"/>
    <w:rsid w:val="00D64639"/>
    <w:rsid w:val="00D67037"/>
    <w:rsid w:val="00D75044"/>
    <w:rsid w:val="00D804B1"/>
    <w:rsid w:val="00D853D4"/>
    <w:rsid w:val="00D90082"/>
    <w:rsid w:val="00D97253"/>
    <w:rsid w:val="00DB397F"/>
    <w:rsid w:val="00DC3B9E"/>
    <w:rsid w:val="00DC59D9"/>
    <w:rsid w:val="00DE76F4"/>
    <w:rsid w:val="00DF0439"/>
    <w:rsid w:val="00DF7F2E"/>
    <w:rsid w:val="00E00EEF"/>
    <w:rsid w:val="00E21EC7"/>
    <w:rsid w:val="00E243A4"/>
    <w:rsid w:val="00E3682D"/>
    <w:rsid w:val="00E5045A"/>
    <w:rsid w:val="00E546F1"/>
    <w:rsid w:val="00E57678"/>
    <w:rsid w:val="00E630ED"/>
    <w:rsid w:val="00E647F7"/>
    <w:rsid w:val="00E66D8A"/>
    <w:rsid w:val="00E80F9C"/>
    <w:rsid w:val="00EA0712"/>
    <w:rsid w:val="00EA10F3"/>
    <w:rsid w:val="00EA17BD"/>
    <w:rsid w:val="00EA1A48"/>
    <w:rsid w:val="00EB1F06"/>
    <w:rsid w:val="00EB49B7"/>
    <w:rsid w:val="00EC1986"/>
    <w:rsid w:val="00EC369E"/>
    <w:rsid w:val="00EC3884"/>
    <w:rsid w:val="00ED25F1"/>
    <w:rsid w:val="00ED3EEA"/>
    <w:rsid w:val="00ED4105"/>
    <w:rsid w:val="00ED6543"/>
    <w:rsid w:val="00EE1932"/>
    <w:rsid w:val="00EE7E60"/>
    <w:rsid w:val="00EF6FF6"/>
    <w:rsid w:val="00F14309"/>
    <w:rsid w:val="00F20481"/>
    <w:rsid w:val="00F2095A"/>
    <w:rsid w:val="00F23C53"/>
    <w:rsid w:val="00F23C59"/>
    <w:rsid w:val="00F44366"/>
    <w:rsid w:val="00F478ED"/>
    <w:rsid w:val="00F57ECD"/>
    <w:rsid w:val="00F6623B"/>
    <w:rsid w:val="00F70D13"/>
    <w:rsid w:val="00F733F3"/>
    <w:rsid w:val="00F82268"/>
    <w:rsid w:val="00F86491"/>
    <w:rsid w:val="00F9476B"/>
    <w:rsid w:val="00F94908"/>
    <w:rsid w:val="00FA5CC4"/>
    <w:rsid w:val="00FB1F39"/>
    <w:rsid w:val="00FB2CEB"/>
    <w:rsid w:val="00FB611A"/>
    <w:rsid w:val="00FE24F7"/>
    <w:rsid w:val="00FE4187"/>
    <w:rsid w:val="00FF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5C305"/>
  <w15:chartTrackingRefBased/>
  <w15:docId w15:val="{51C6F733-78DB-41C1-85B4-24B51FEF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12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321258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link w:val="BodyTextChar"/>
    <w:rsid w:val="00321258"/>
    <w:rPr>
      <w:rFonts w:ascii="Frutiger-Cn" w:hAnsi="Frutiger-C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042893"/>
  </w:style>
  <w:style w:type="paragraph" w:styleId="BalloonText">
    <w:name w:val="Balloon Text"/>
    <w:basedOn w:val="Normal"/>
    <w:link w:val="BalloonTextChar"/>
    <w:uiPriority w:val="99"/>
    <w:semiHidden/>
    <w:unhideWhenUsed/>
    <w:rsid w:val="000428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4289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42893"/>
    <w:rPr>
      <w:color w:val="0000FF"/>
      <w:u w:val="single"/>
    </w:rPr>
  </w:style>
  <w:style w:type="table" w:styleId="TableGrid">
    <w:name w:val="Table Grid"/>
    <w:basedOn w:val="TableNormal"/>
    <w:rsid w:val="001511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0D5B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link w:val="Footer"/>
    <w:semiHidden/>
    <w:rsid w:val="003126F6"/>
  </w:style>
  <w:style w:type="character" w:customStyle="1" w:styleId="BodyTextChar">
    <w:name w:val="Body Text Char"/>
    <w:link w:val="BodyText"/>
    <w:rsid w:val="009B51C0"/>
    <w:rPr>
      <w:rFonts w:ascii="Frutiger-Cn" w:hAnsi="Frutiger-Cn"/>
      <w:sz w:val="24"/>
    </w:rPr>
  </w:style>
  <w:style w:type="paragraph" w:styleId="NoSpacing">
    <w:name w:val="No Spacing"/>
    <w:uiPriority w:val="1"/>
    <w:qFormat/>
    <w:rsid w:val="00422B4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  <w:style w:type="paragraph" w:customStyle="1" w:styleId="Abs1">
    <w:name w:val="Abs.1"/>
    <w:basedOn w:val="Normal"/>
    <w:rsid w:val="00852ABC"/>
    <w:pPr>
      <w:spacing w:after="360" w:line="320" w:lineRule="atLeast"/>
      <w:jc w:val="both"/>
    </w:pPr>
    <w:rPr>
      <w:sz w:val="24"/>
    </w:rPr>
  </w:style>
  <w:style w:type="paragraph" w:customStyle="1" w:styleId="zzPreprint">
    <w:name w:val="zz_Preprint"/>
    <w:basedOn w:val="Normal"/>
    <w:uiPriority w:val="99"/>
    <w:rsid w:val="005F45C2"/>
    <w:rPr>
      <w:rFonts w:ascii="Arial" w:eastAsia="SimSun" w:hAnsi="Arial"/>
      <w:color w:val="BFBFBF"/>
      <w:kern w:val="12"/>
      <w:sz w:val="14"/>
      <w:lang w:eastAsia="zh-CN"/>
    </w:rPr>
  </w:style>
  <w:style w:type="paragraph" w:styleId="Revision">
    <w:name w:val="Revision"/>
    <w:hidden/>
    <w:uiPriority w:val="99"/>
    <w:semiHidden/>
    <w:rsid w:val="00235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D_Kommunikation\CD-Universitaetsmedizin\Geschaeftsausstattung\Briefb&#246;gen\Intranetformular\Briefvorlage_Kliniken%20&amp;%20Institute_%20Intranet%20(farbig)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9A46A-93F8-4441-A5A6-6A13057D23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0665C3-4D1C-41CC-BB2C-4D73A3092238}"/>
</file>

<file path=customXml/itemProps3.xml><?xml version="1.0" encoding="utf-8"?>
<ds:datastoreItem xmlns:ds="http://schemas.openxmlformats.org/officeDocument/2006/customXml" ds:itemID="{221ADDD9-639F-443A-BEC8-917CFF97976D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4.xml><?xml version="1.0" encoding="utf-8"?>
<ds:datastoreItem xmlns:ds="http://schemas.openxmlformats.org/officeDocument/2006/customXml" ds:itemID="{C35A582D-ED91-4B65-A97D-4BB2C3262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Briefvorlage_Kliniken &amp; Institute_ Intranet (farbig).dot</Template>
  <TotalTime>0</TotalTime>
  <Pages>1</Pages>
  <Words>125</Words>
  <Characters>863</Characters>
  <Application>Microsoft Office Word</Application>
  <DocSecurity>8</DocSecurity>
  <Lines>17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cp:lastModifiedBy>Johannes Wicke (DE)</cp:lastModifiedBy>
  <cp:revision>7</cp:revision>
  <cp:lastPrinted>2016-06-07T14:34:00Z</cp:lastPrinted>
  <dcterms:created xsi:type="dcterms:W3CDTF">2021-06-18T09:00:00Z</dcterms:created>
  <dcterms:modified xsi:type="dcterms:W3CDTF">2026-06-12T10:23:00Z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5100</vt:r8>
  </property>
  <property fmtid="{D5CDD505-2E9C-101B-9397-08002B2CF9AE}" pid="4" name="_dlc_DocIdItemGuid">
    <vt:lpwstr>a6005d7b-1361-461c-a2da-c50e765dcc3d</vt:lpwstr>
  </property>
  <property fmtid="{D5CDD505-2E9C-101B-9397-08002B2CF9AE}" pid="5" name="MediaServiceImageTags">
    <vt:lpwstr/>
  </property>
</Properties>
</file>